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การขอมีบัตรประจำตัวประชาชนใหม่ กรณีบัตรสูญหายหรือถูกทำลาย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การขอมีบัตรประจำตัวประชาชนใหม่ กรณีบัตรสูญหายหรือถูกทำลาย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(กระบวนงานบริการที่เบ็ดเสร็จในหน่วยเดียว)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บัตรประจำตัวประชาชน พ.ศ. 2526 และที่แก้ไขเพิ่มเติม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บริการที่มีความสำคัญด้านเศรษฐกิจ/สังคม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ส่วนภูมิภาค, 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นาที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การขอมีบัตรประจำตัวประชาชนใหม่ กรณีบัตรสูญหายหรือถูกทำลาย เทศบาลตำบลนาดอกคำ กาญจนา ศรีบุรินทร์ คู่มือประชาชน 23/07/2015 16:14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สำนักทะเบียนท้องถิ่นอำเภอนาด้วง จังหวัดเลย โทรศัพท์ 042-887015/ติดต่อด้วยตนเอง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ผู้ที่ทำบัตรสูญหายหรือบัตรถูกทำลาย ต้องมีบัตรใหม่ภายใน หกสิบวัน นับแต่วันที่บัตรสูญหายหรือบัตรถูกทำลาย</w:t>
        <w:br/>
        <w:t xml:space="preserve"/>
        <w:br/>
        <w:t xml:space="preserve">หากไม่ขอมีบัตรประจำตัวประชาชนต่อพนักงานเจ้าหน้าที่ภายในกำหนดหกสิบวัน ตามที่กฎหมายกำหนดต้องระวางโทษปรับไม่เกิน 100 บาท</w:t>
        <w:br/>
        <w:t xml:space="preserve"/>
        <w:br/>
        <w:t xml:space="preserve">กรณีหากมีความจำเป็น อาจต้องสอบสวนผู้ยื่นคำขอ หรือพยานบุคคลเป็นการเพิ่มเติม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ผู้ขอมีบัตร/ขอมีบัตรใหม่/ขอเปลี่ยนบัตร แจ้งความประสงค์ต่อเจ้าหน้าที่  เจ้าหน้าที่ตรวจสอบหลักฐาน รายการในฐานข้อมูลทะเบียนราษฎร  และฐานข้อมูลทะเบียนบัตรประจำตัวประชาชน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เมื่อตรวจสอบแล้วปรากฏว่าเป็นบุคคลคนเดียวกันกับรายการในฐานข้อมูล ดำเนินการพิมพ์ลายนิ้วหัวแม่มือทั้งขวาและซ้าย , ถ่ายรูปทำบัตร ,พิมพ์คำขอมีบัตร (บ.ป.1)  เสนอพนักงานเจ้าหน้าที่พิจารณาอนุญาต พิมพ์บัตรประจำตัวประชาชน , จัดเก็บลายพิมพ์นิ้วชี้ทั้งขวาและซ้าย และมอบบัตรประจำตัวประชาชนให้ผู้ขอ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15 นาที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ผ่านการดำเนินการลดขั้นตอน และระยะเวลาปฏิบัติราชการมาแล้ว 15 นาที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หลักฐานเอกสารที่มีรูปถ่ายของผู้ขอมีบัตรและเป็นเอกสารที่ทางราชการออกให้อย่างใดอย่างหนึ่ง เช่น ใบอนุญาตขับขี่ , หนังสือเดินทาง เป็นต้น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หลักฐานการแจ้งความบัตรสูญหายหรือบัตรถูกทำลาย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กองบัญชาการตำรวจนครบาล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ค่าธรรมเนียมการออกบัตรประจำตัวประชาชน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20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ศูนย์ดำรงธรรมอำเภอนาด้วง หรือผู้บริหารหน่วยงานที่ผู้นั้นยื่นคำขอมีบัตร 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(ระบุที่อยู่ เวบไซต์และหมายเลขโทรศัพท์ของหน่วยงานตนเอง)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สำนักบริหารการทะเบียน กรมการปกครอง กระทรวงมหาดไทย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(59 หมู่ที่ 11 ตำบลบึงทองหลาง อำเภอลำลูกกา จังหวัดปทุมธานี 12150 / สายด่วน 1548 / www.bora.dopa.go.th)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สำนักทะเบียนท้องถิ่นอำเภอนาด้วง จังหวัดเลย โทรศัพท์ 042-887015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แบบคำขอมีบัตร บ.ป.1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